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York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York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York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York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York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York Central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York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York Central is estimated to be </w:t>
      </w:r>
      <w:r w:rsidRPr="00773DF7">
        <w:rPr>
          <w:rFonts w:ascii="Libre Franklin Light" w:eastAsia="Times New Roman" w:hAnsi="Libre Franklin Light" w:cs="Calibri Light"/>
          <w:b/>
          <w:bCs/>
          <w:color w:val="C45911" w:themeColor="accent2" w:themeShade="BF"/>
        </w:rPr>
        <w:t xml:space="preserve">£2,110,396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York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York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York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York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York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York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York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York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York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York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York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York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York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York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York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York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£2,110,396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York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£34,375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£710,892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£50,926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£1,273,621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£2,110,396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York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York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York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York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York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York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York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York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York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A57DF13-DDBB-4E09-B39E-419914D7BAA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